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EFA" w:rsidRDefault="001A2EFA" w:rsidP="001A2EFA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SECTION INCLUDES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Steam traps.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Condensate return pumps.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Pressure reducing valves.</w:t>
      </w:r>
      <w:proofErr w:type="gramEnd"/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Drip pan elbow.</w:t>
      </w:r>
      <w:proofErr w:type="gramEnd"/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Steam safety valves.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References.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r>
        <w:t>ASME   Boiler and Pressure Vessel Codes, SEC 8 D   Rules for Construction of Pressure Vessels.</w:t>
      </w:r>
    </w:p>
    <w:p w:rsidR="001A2EFA" w:rsidRDefault="001A2EFA" w:rsidP="001A2EFA">
      <w:pPr>
        <w:pStyle w:val="Heading4"/>
        <w:numPr>
          <w:ilvl w:val="3"/>
          <w:numId w:val="1"/>
        </w:numPr>
      </w:pPr>
      <w:proofErr w:type="gramStart"/>
      <w:r>
        <w:t>ASME B31.9   Building Services Piping.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proofErr w:type="gramStart"/>
      <w:r>
        <w:t>ASTM A105   Forgings, Carbon Steel, for Piping Components.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proofErr w:type="gramStart"/>
      <w:r>
        <w:t>ASTM A126   Grey Iron Castings for Valves, Flanges, and Pipe Fittings.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proofErr w:type="gramStart"/>
      <w:r>
        <w:t>ASTM A216   Steel Casings, Carbon, Suitable for Fusion Welding, for High Temperature Service.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r>
        <w:t>ASTM A395   Ferric Ductile Iron Pressure Retaining Castings for Use at Elevated Temperatures.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Submittals.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r>
        <w:t>Product Data:</w:t>
      </w:r>
    </w:p>
    <w:p w:rsidR="001A2EFA" w:rsidRDefault="001A2EFA" w:rsidP="001A2EFA">
      <w:pPr>
        <w:pStyle w:val="Heading5"/>
        <w:numPr>
          <w:ilvl w:val="4"/>
          <w:numId w:val="1"/>
        </w:numPr>
      </w:pPr>
      <w:r>
        <w:t>Provide for manufactured products and assemblies required for this project.</w:t>
      </w:r>
    </w:p>
    <w:p w:rsidR="001A2EFA" w:rsidRDefault="001A2EFA" w:rsidP="001A2EFA">
      <w:pPr>
        <w:pStyle w:val="Heading5"/>
        <w:numPr>
          <w:ilvl w:val="4"/>
          <w:numId w:val="1"/>
        </w:numPr>
      </w:pPr>
      <w:r>
        <w:t xml:space="preserve">Include product description, model, dimensions, </w:t>
      </w:r>
      <w:proofErr w:type="gramStart"/>
      <w:r>
        <w:t>component</w:t>
      </w:r>
      <w:proofErr w:type="gramEnd"/>
      <w:r>
        <w:t xml:space="preserve"> sizes, rough in requirements, service sizes, and finishes.</w:t>
      </w:r>
    </w:p>
    <w:p w:rsidR="001A2EFA" w:rsidRDefault="001A2EFA" w:rsidP="001A2EFA">
      <w:pPr>
        <w:pStyle w:val="Heading5"/>
        <w:numPr>
          <w:ilvl w:val="4"/>
          <w:numId w:val="1"/>
        </w:numPr>
      </w:pPr>
      <w:r>
        <w:t>Submit schedule indicating manufacturer, model number, size, location, rated capacity, load served, and features for each specialty.</w:t>
      </w:r>
    </w:p>
    <w:p w:rsidR="001A2EFA" w:rsidRDefault="001A2EFA" w:rsidP="001A2EFA">
      <w:pPr>
        <w:pStyle w:val="Heading5"/>
        <w:numPr>
          <w:ilvl w:val="4"/>
          <w:numId w:val="1"/>
        </w:numPr>
      </w:pPr>
      <w:r>
        <w:t>Manufacturer's Installation Instructions:  Indicate application, selection, and hookup configuration.  Include pipe and accessory elevations.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Operation and maintenance data.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r>
        <w:t>Operation and Maintenance Data:  Include installation instructions, servicing requirements, and recommended spare parts lists.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Quality assurance.</w:t>
      </w:r>
      <w:proofErr w:type="gramEnd"/>
    </w:p>
    <w:p w:rsidR="001A2EFA" w:rsidRDefault="001A2EFA" w:rsidP="001A2EFA">
      <w:pPr>
        <w:pStyle w:val="Heading4"/>
        <w:numPr>
          <w:ilvl w:val="3"/>
          <w:numId w:val="1"/>
        </w:numPr>
      </w:pPr>
      <w:r>
        <w:t xml:space="preserve">Perform Work in accordance with State of </w:t>
      </w:r>
      <w:smartTag w:uri="urn:schemas-microsoft-com:office:smarttags" w:element="place">
        <w:smartTag w:uri="urn:schemas-microsoft-com:office:smarttags" w:element="State">
          <w:r>
            <w:t>South Dakota</w:t>
          </w:r>
        </w:smartTag>
      </w:smartTag>
      <w:r>
        <w:t xml:space="preserve"> standard for installation of boilers and pressure vessels.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three years documented experience.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Regulatory requirements.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Conform to ASME B31.9 code for installation of steam and steam condensate piping and specialties.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handling.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Deliver, store, protect and handle products to site under provisions of Section 23 05 00.</w:t>
      </w:r>
    </w:p>
    <w:p w:rsidR="001A2EFA" w:rsidRDefault="001A2EFA" w:rsidP="001A2EFA">
      <w:pPr>
        <w:pStyle w:val="Heading1"/>
        <w:numPr>
          <w:ilvl w:val="0"/>
          <w:numId w:val="1"/>
        </w:numPr>
      </w:pPr>
      <w:r>
        <w:t>PRODUCTS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STEAM TRAPS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FLOAT AND THERMOSTATIC TRAPS</w:t>
      </w:r>
    </w:p>
    <w:p w:rsidR="00515009" w:rsidRDefault="00515009" w:rsidP="001A2EFA">
      <w:pPr>
        <w:pStyle w:val="Heading4"/>
        <w:numPr>
          <w:ilvl w:val="3"/>
          <w:numId w:val="1"/>
        </w:numPr>
      </w:pPr>
      <w:r>
        <w:t xml:space="preserve">Manufacturers: TLV series JX or approved equivalent.  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Construction: ASTM A-278 class 30, cast iron body with bolted cover, balanced pressure thermostatic air vent, stainless steel float, stainless steel lever and valve assembly.</w:t>
      </w:r>
    </w:p>
    <w:p w:rsidR="00515009" w:rsidRDefault="001A2EFA" w:rsidP="00515009">
      <w:pPr>
        <w:pStyle w:val="Heading4"/>
        <w:numPr>
          <w:ilvl w:val="0"/>
          <w:numId w:val="0"/>
        </w:numPr>
        <w:ind w:left="1440"/>
      </w:pPr>
      <w:r>
        <w:t>Features: Access to internal parts without disturbing piping, bottom drain plugs.</w:t>
      </w:r>
    </w:p>
    <w:p w:rsidR="00515009" w:rsidRDefault="00515009" w:rsidP="00515009">
      <w:pPr>
        <w:pStyle w:val="Heading3"/>
      </w:pPr>
      <w:r>
        <w:t>THERMOSTATIC TRAPS</w:t>
      </w:r>
    </w:p>
    <w:p w:rsidR="00515009" w:rsidRPr="00515009" w:rsidRDefault="00515009" w:rsidP="00515009">
      <w:pPr>
        <w:pStyle w:val="Heading4"/>
      </w:pPr>
      <w:r w:rsidRPr="00515009">
        <w:t xml:space="preserve">Construction: ASTM A105, forged carbon steel body, self-draining configuration, </w:t>
      </w:r>
      <w:proofErr w:type="spellStart"/>
      <w:r w:rsidRPr="00515009">
        <w:t>internalstainless</w:t>
      </w:r>
      <w:proofErr w:type="spellEnd"/>
      <w:r w:rsidRPr="00515009">
        <w:t xml:space="preserve"> steel Y-strainer, </w:t>
      </w:r>
      <w:proofErr w:type="spellStart"/>
      <w:r w:rsidRPr="00515009">
        <w:t>blowoff</w:t>
      </w:r>
      <w:proofErr w:type="spellEnd"/>
      <w:r w:rsidRPr="00515009">
        <w:t xml:space="preserve"> valve, replaceable seat with integral check valve, three-year warranty, 464 psig and 250 Deg. F maximum pressure and temperature. Trap shall be </w:t>
      </w:r>
      <w:proofErr w:type="spellStart"/>
      <w:r w:rsidRPr="00515009">
        <w:t>Gestra</w:t>
      </w:r>
      <w:proofErr w:type="spellEnd"/>
      <w:r w:rsidRPr="00515009">
        <w:t xml:space="preserve"> MK 45/2 or equivalent.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CONDENSATE RETURN PUMPS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 to Mechanical Equipment Schedule for performance and operating information.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PRESSURE REDUCING VALVES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Class 250 flange steel body, external pilot operated pressure reducing valve.</w:t>
      </w:r>
    </w:p>
    <w:p w:rsidR="001A2EFA" w:rsidRPr="00A4320C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 to Mechanical Equipment Schedule for performance and operating information.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SAFETY RELIEF VALVES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Valve: Cast Iron body, bronze trim, direct pressure actuated, capacities ASME certified and labeled.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Accessories: Cast iron drip pan elbow.</w:t>
      </w:r>
    </w:p>
    <w:p w:rsidR="00515009" w:rsidRDefault="00515009" w:rsidP="00515009">
      <w:pPr>
        <w:keepNext w:val="0"/>
        <w:autoSpaceDE w:val="0"/>
        <w:autoSpaceDN w:val="0"/>
        <w:adjustRightInd w:val="0"/>
        <w:rPr>
          <w:rFonts w:cs="Arial"/>
        </w:rPr>
      </w:pPr>
    </w:p>
    <w:p w:rsidR="00515009" w:rsidRDefault="00515009" w:rsidP="00515009">
      <w:pPr>
        <w:pStyle w:val="Heading2"/>
      </w:pPr>
      <w:r>
        <w:lastRenderedPageBreak/>
        <w:t>STRAINERS</w:t>
      </w:r>
    </w:p>
    <w:p w:rsidR="00515009" w:rsidRDefault="00515009" w:rsidP="00515009">
      <w:pPr>
        <w:pStyle w:val="Heading3"/>
      </w:pPr>
      <w:r>
        <w:t xml:space="preserve">Y-pattern with stainless steel screen having 0.045” openings, screwed ends, 600 </w:t>
      </w:r>
      <w:proofErr w:type="spellStart"/>
      <w:r>
        <w:t>lb</w:t>
      </w:r>
      <w:proofErr w:type="spellEnd"/>
      <w:r>
        <w:t xml:space="preserve">, cast steel ASTM A216 Grade WCB, with </w:t>
      </w:r>
      <w:proofErr w:type="spellStart"/>
      <w:r>
        <w:t>blowdown</w:t>
      </w:r>
      <w:proofErr w:type="spellEnd"/>
      <w:r>
        <w:t xml:space="preserve"> ball valve and associated piping of size matching </w:t>
      </w:r>
      <w:proofErr w:type="spellStart"/>
      <w:r>
        <w:t>blowdown</w:t>
      </w:r>
      <w:proofErr w:type="spellEnd"/>
      <w:r>
        <w:t xml:space="preserve"> connection. Provide nipple and cap on </w:t>
      </w:r>
      <w:proofErr w:type="spellStart"/>
      <w:r>
        <w:t>blowdown</w:t>
      </w:r>
      <w:proofErr w:type="spellEnd"/>
      <w:r>
        <w:t xml:space="preserve"> valve outlet. Orient all strainers in horizontal position to prevent gravity buildup.</w:t>
      </w:r>
    </w:p>
    <w:p w:rsidR="001A2EFA" w:rsidRDefault="001A2EFA" w:rsidP="001A2EFA">
      <w:pPr>
        <w:pStyle w:val="Heading1"/>
        <w:numPr>
          <w:ilvl w:val="0"/>
          <w:numId w:val="1"/>
        </w:numPr>
      </w:pPr>
      <w:r>
        <w:t>EXECUTION</w:t>
      </w:r>
    </w:p>
    <w:p w:rsidR="001A2EFA" w:rsidRDefault="001A2EFA" w:rsidP="001A2EFA">
      <w:pPr>
        <w:pStyle w:val="Heading2"/>
        <w:numPr>
          <w:ilvl w:val="1"/>
          <w:numId w:val="1"/>
        </w:numPr>
      </w:pPr>
      <w:r>
        <w:t>INSTALLATION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specialties in accordance with manufacturer's instructions.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Condensate Pumps: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Install with pipe accessories as shown on the Steam and Condensate System Piping Schematic.  Provide drain from condensate receiver/inlet pipe to allow condensate by-pass condensate receiver and drain to a floor drain when condensate pumps are being repaired. Install temperature sensor well in flooded portion of condensate receiver and connect to EMCS.  Vent receiver to outside.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Steam Traps:</w:t>
      </w:r>
    </w:p>
    <w:p w:rsidR="001A2EFA" w:rsidRDefault="001A2EFA" w:rsidP="001A2EFA">
      <w:pPr>
        <w:pStyle w:val="Heading4"/>
        <w:numPr>
          <w:ilvl w:val="3"/>
          <w:numId w:val="1"/>
        </w:numPr>
      </w:pPr>
      <w:r>
        <w:t>Install as shown on the Steam and Condensate System Piping Schematic</w:t>
      </w:r>
      <w:r w:rsidR="00515009">
        <w:t>s and/or Schedules</w:t>
      </w:r>
      <w:r>
        <w:t>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pressure reducing stations with pressure reducing valve, </w:t>
      </w:r>
      <w:proofErr w:type="spellStart"/>
      <w:r>
        <w:t>valved</w:t>
      </w:r>
      <w:proofErr w:type="spellEnd"/>
      <w:r>
        <w:t xml:space="preserve"> bypass, strainer and pressure gauge on upstream side, relief valve and pressure gauge on downstream side of pressure reducing valve.</w:t>
      </w:r>
    </w:p>
    <w:p w:rsidR="001A2EFA" w:rsidRDefault="001A2EFA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Terminate relief valves to outdoors 30 inches minimum above roof.  Provide drip pan elbow with drain connection to nearest floor drain</w:t>
      </w:r>
    </w:p>
    <w:p w:rsidR="00515009" w:rsidRDefault="00515009" w:rsidP="001A2EF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vacuum breaker at inlets to all steam coils and heat exchangers.</w:t>
      </w:r>
    </w:p>
    <w:p w:rsidR="00515009" w:rsidRDefault="00515009" w:rsidP="00515009">
      <w:pPr>
        <w:pStyle w:val="Heading3"/>
      </w:pPr>
      <w:r>
        <w:t>Orient all strainers in horizontal position to prevent gravity buildup.</w:t>
      </w:r>
    </w:p>
    <w:p w:rsidR="00515009" w:rsidRDefault="00515009" w:rsidP="00515009">
      <w:pPr>
        <w:pStyle w:val="Heading3"/>
      </w:pPr>
      <w:r w:rsidRPr="00515009">
        <w:rPr>
          <w:rStyle w:val="Heading4Char"/>
        </w:rPr>
        <w:t>Steam pipe feeding pressure reducing stations or automatic control valves shall be reduced with eccentric reducers, rotated up to prevent condensation from carrying through control devices</w:t>
      </w:r>
      <w:r w:rsidRPr="00515009">
        <w:t>.</w:t>
      </w:r>
    </w:p>
    <w:p w:rsidR="00E15DFF" w:rsidRDefault="00E15DFF" w:rsidP="00E15DFF">
      <w:pPr>
        <w:pStyle w:val="Heading3"/>
      </w:pPr>
      <w:r w:rsidRPr="00E15DFF">
        <w:t xml:space="preserve">Steam drip traps shall be installed immediately upstream of all control devices, such as pressure reducing stations and automatic control valves. </w:t>
      </w:r>
    </w:p>
    <w:p w:rsidR="00E15DFF" w:rsidRDefault="00E15DFF" w:rsidP="00E15DFF">
      <w:pPr>
        <w:pStyle w:val="Heading3"/>
      </w:pPr>
      <w:r>
        <w:t>Vent condensate t</w:t>
      </w:r>
      <w:r w:rsidRPr="00E15DFF">
        <w:t>anks to a safe location outside of the building.</w:t>
      </w:r>
    </w:p>
    <w:p w:rsidR="00E15DFF" w:rsidRPr="00515009" w:rsidRDefault="00E15DFF" w:rsidP="00E15DFF">
      <w:pPr>
        <w:pStyle w:val="Heading3"/>
        <w:numPr>
          <w:ilvl w:val="0"/>
          <w:numId w:val="0"/>
        </w:numPr>
        <w:ind w:left="864"/>
      </w:pPr>
    </w:p>
    <w:p w:rsidR="001A2EFA" w:rsidRDefault="001A2EFA" w:rsidP="001A2EFA"/>
    <w:p w:rsidR="001A2EFA" w:rsidRDefault="001A2EFA" w:rsidP="001A2EFA">
      <w:r>
        <w:t>END OF SECTION 23 22 14</w:t>
      </w:r>
    </w:p>
    <w:p w:rsidR="001A2EFA" w:rsidRPr="00FC24B5" w:rsidRDefault="001A2EFA" w:rsidP="001A2EFA"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69" w:rsidRDefault="00BA4C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46779F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BA4C69" w:rsidTr="00A639C7">
      <w:trPr>
        <w:jc w:val="center"/>
      </w:trPr>
      <w:tc>
        <w:tcPr>
          <w:tcW w:w="3308" w:type="dxa"/>
        </w:tcPr>
        <w:p w:rsidR="00BA4C69" w:rsidRDefault="00BA4C6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BA4C69" w:rsidRDefault="00BA4C6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52104">
            <w:rPr>
              <w:sz w:val="16"/>
              <w:szCs w:val="16"/>
            </w:rPr>
            <w:t>23 22 14</w:t>
          </w:r>
          <w:r>
            <w:rPr>
              <w:sz w:val="16"/>
              <w:szCs w:val="16"/>
            </w:rPr>
            <w:t xml:space="preserve"> </w:t>
          </w:r>
          <w:r w:rsidRPr="00D52104">
            <w:rPr>
              <w:sz w:val="16"/>
              <w:szCs w:val="16"/>
            </w:rPr>
            <w:t xml:space="preserve">STEAM AND CONDENSATE </w:t>
          </w:r>
          <w:r>
            <w:rPr>
              <w:sz w:val="16"/>
              <w:szCs w:val="16"/>
            </w:rPr>
            <w:t>S</w:t>
          </w:r>
          <w:r w:rsidRPr="00D52104">
            <w:rPr>
              <w:sz w:val="16"/>
              <w:szCs w:val="16"/>
            </w:rPr>
            <w:t>PECIALITIES</w:t>
          </w:r>
        </w:p>
      </w:tc>
    </w:tr>
    <w:tr w:rsidR="00BA4C69" w:rsidTr="00063DAF">
      <w:trPr>
        <w:jc w:val="center"/>
      </w:trPr>
      <w:tc>
        <w:tcPr>
          <w:tcW w:w="3308" w:type="dxa"/>
        </w:tcPr>
        <w:p w:rsidR="00BA4C69" w:rsidRDefault="002F6D3D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2F6D3D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293" w:type="dxa"/>
        </w:tcPr>
        <w:p w:rsidR="00BA4C69" w:rsidRDefault="00BA4C6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BA4C69" w:rsidRDefault="00BA4C6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F6D3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F6D3D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A4C69" w:rsidRPr="0046779F" w:rsidRDefault="00BA4C69" w:rsidP="004677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69" w:rsidRDefault="00BA4C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69" w:rsidRDefault="00BA4C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3C" w:rsidRDefault="00EE3D3C" w:rsidP="00384F44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22 14 - STEAM AND CONDENSATE SPECIALITIES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69" w:rsidRDefault="00BA4C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30FD"/>
    <w:rsid w:val="00082C41"/>
    <w:rsid w:val="000B08FD"/>
    <w:rsid w:val="000C7EA8"/>
    <w:rsid w:val="00113125"/>
    <w:rsid w:val="0011329E"/>
    <w:rsid w:val="00133302"/>
    <w:rsid w:val="00152F22"/>
    <w:rsid w:val="001670DA"/>
    <w:rsid w:val="0018413A"/>
    <w:rsid w:val="001A2EFA"/>
    <w:rsid w:val="001E644B"/>
    <w:rsid w:val="001E7A63"/>
    <w:rsid w:val="002332D1"/>
    <w:rsid w:val="00234228"/>
    <w:rsid w:val="00245CFA"/>
    <w:rsid w:val="0026282E"/>
    <w:rsid w:val="002637D3"/>
    <w:rsid w:val="00264A10"/>
    <w:rsid w:val="00282FD1"/>
    <w:rsid w:val="00296276"/>
    <w:rsid w:val="002976BB"/>
    <w:rsid w:val="002B7964"/>
    <w:rsid w:val="002C079E"/>
    <w:rsid w:val="002F6D3D"/>
    <w:rsid w:val="0032351B"/>
    <w:rsid w:val="00330E21"/>
    <w:rsid w:val="00331143"/>
    <w:rsid w:val="00341982"/>
    <w:rsid w:val="00352338"/>
    <w:rsid w:val="00354FE9"/>
    <w:rsid w:val="003609ED"/>
    <w:rsid w:val="00384F44"/>
    <w:rsid w:val="00392D5C"/>
    <w:rsid w:val="003E2EE5"/>
    <w:rsid w:val="00401244"/>
    <w:rsid w:val="00412818"/>
    <w:rsid w:val="004334B1"/>
    <w:rsid w:val="00441A40"/>
    <w:rsid w:val="004429B9"/>
    <w:rsid w:val="004549B0"/>
    <w:rsid w:val="0046779F"/>
    <w:rsid w:val="00473558"/>
    <w:rsid w:val="0048323B"/>
    <w:rsid w:val="00484BD9"/>
    <w:rsid w:val="0049160F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15009"/>
    <w:rsid w:val="0053298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04A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639C7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05D6"/>
    <w:rsid w:val="00BA4C69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210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15DFF"/>
    <w:rsid w:val="00E23D7C"/>
    <w:rsid w:val="00E26282"/>
    <w:rsid w:val="00E3427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E3D3C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46779F"/>
    <w:rPr>
      <w:rFonts w:ascii="Arial" w:hAnsi="Arial"/>
    </w:rPr>
  </w:style>
  <w:style w:type="character" w:styleId="PageNumber">
    <w:name w:val="page number"/>
    <w:basedOn w:val="DefaultParagraphFont"/>
    <w:uiPriority w:val="99"/>
    <w:rsid w:val="0046779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46779F"/>
    <w:rPr>
      <w:rFonts w:ascii="Arial" w:hAnsi="Arial"/>
    </w:rPr>
  </w:style>
  <w:style w:type="character" w:styleId="PageNumber">
    <w:name w:val="page number"/>
    <w:basedOn w:val="DefaultParagraphFont"/>
    <w:uiPriority w:val="99"/>
    <w:rsid w:val="0046779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EFFBB-1DC1-4C6A-AD94-8A818DF4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29</TotalTime>
  <Pages>4</Pages>
  <Words>721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22 14</dc:title>
  <dc:creator>UNL</dc:creator>
  <cp:lastModifiedBy>Setup</cp:lastModifiedBy>
  <cp:revision>1</cp:revision>
  <cp:lastPrinted>2009-03-05T22:14:00Z</cp:lastPrinted>
  <dcterms:created xsi:type="dcterms:W3CDTF">2013-01-28T21:48:00Z</dcterms:created>
  <dcterms:modified xsi:type="dcterms:W3CDTF">2014-05-27T20:07:00Z</dcterms:modified>
  <cp:version>1</cp:version>
</cp:coreProperties>
</file>